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74" w:rsidRPr="009848F5" w:rsidRDefault="00835574" w:rsidP="007A7BD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848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Утверждаю:</w:t>
      </w:r>
    </w:p>
    <w:p w:rsidR="00835574" w:rsidRPr="009848F5" w:rsidRDefault="00835574" w:rsidP="007A7BD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48F5">
        <w:rPr>
          <w:rFonts w:ascii="Times New Roman" w:hAnsi="Times New Roman"/>
          <w:sz w:val="28"/>
          <w:szCs w:val="28"/>
        </w:rPr>
        <w:t xml:space="preserve">                                                      Председатель</w:t>
      </w:r>
    </w:p>
    <w:p w:rsidR="00835574" w:rsidRPr="009848F5" w:rsidRDefault="00835574" w:rsidP="007A7BD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48F5">
        <w:rPr>
          <w:rFonts w:ascii="Times New Roman" w:hAnsi="Times New Roman"/>
          <w:sz w:val="28"/>
          <w:szCs w:val="28"/>
        </w:rPr>
        <w:t xml:space="preserve">                                                                    ТСЖ « Надежда»</w:t>
      </w:r>
    </w:p>
    <w:p w:rsidR="00835574" w:rsidRPr="009848F5" w:rsidRDefault="00835574" w:rsidP="007A7BD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9848F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Решетникова Т.А</w:t>
      </w:r>
      <w:r w:rsidRPr="009848F5">
        <w:rPr>
          <w:rFonts w:ascii="Times New Roman" w:hAnsi="Times New Roman"/>
          <w:sz w:val="28"/>
          <w:szCs w:val="28"/>
        </w:rPr>
        <w:t xml:space="preserve">                               “___”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Pr="009848F5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9848F5">
        <w:rPr>
          <w:rFonts w:ascii="Times New Roman" w:hAnsi="Times New Roman"/>
          <w:sz w:val="28"/>
          <w:szCs w:val="28"/>
        </w:rPr>
        <w:t>2013г.</w:t>
      </w: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 xml:space="preserve">               </w:t>
      </w:r>
    </w:p>
    <w:p w:rsidR="00835574" w:rsidRPr="009848F5" w:rsidRDefault="00835574" w:rsidP="009848F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>ТЕХНИЧЕСКОЕ  ЗАДАНИЕ    (Лот №1)</w:t>
      </w:r>
    </w:p>
    <w:p w:rsidR="00835574" w:rsidRPr="009848F5" w:rsidRDefault="00835574" w:rsidP="009848F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>Капитальный ремонт многоквартирных жилых домов в городском округе  город Стерлитамак на 2013 год в рамках реализации адресной программы Республики Башкортостан.</w:t>
      </w:r>
    </w:p>
    <w:p w:rsidR="00835574" w:rsidRPr="009848F5" w:rsidRDefault="00835574" w:rsidP="009848F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>Выполнение  строительно-монтажных и пусконаладочных работ капитального  ремонта по адресу: ул.Дружбы д.21 «А»</w:t>
      </w:r>
    </w:p>
    <w:tbl>
      <w:tblPr>
        <w:tblW w:w="10199" w:type="dxa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253"/>
        <w:gridCol w:w="567"/>
        <w:gridCol w:w="5379"/>
      </w:tblGrid>
      <w:tr w:rsidR="00835574" w:rsidRPr="009848F5" w:rsidTr="0055299A">
        <w:trPr>
          <w:trHeight w:val="2212"/>
        </w:trPr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1. Назначение    и   тип    жилых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   и  встроенных   помещений    </w:t>
            </w: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 Дом кирпичный, 5-этажный,</w:t>
            </w:r>
          </w:p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4-подъездный, построенный в 1966г.  Количество квартир – 80</w:t>
            </w:r>
          </w:p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МКД  3 165,9</w:t>
            </w:r>
            <w:r w:rsidRPr="009848F5">
              <w:rPr>
                <w:rFonts w:ascii="Times New Roman" w:hAnsi="Times New Roman"/>
                <w:sz w:val="28"/>
                <w:szCs w:val="28"/>
              </w:rPr>
              <w:t xml:space="preserve">м2. </w:t>
            </w:r>
          </w:p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помещений МКД-2 869,1</w:t>
            </w: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м²,</w:t>
            </w:r>
          </w:p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Строительный  объем –12388м³ </w:t>
            </w:r>
          </w:p>
          <w:p w:rsidR="00835574" w:rsidRPr="009848F5" w:rsidRDefault="00835574" w:rsidP="009848F5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2. Основные   требования к архитектурно - планировочному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решению  здания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Планировка   квартир   не   меняется.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Соответствие проектной документации.</w:t>
            </w: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3. Ориентировочные  технико –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экономические показатели.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Сметная  стоимость  строительно-монтажных и пусконаладочных работ капитального  ремонта в текущих ценах (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848F5">
                <w:rPr>
                  <w:rFonts w:ascii="Times New Roman" w:hAnsi="Times New Roman"/>
                  <w:sz w:val="28"/>
                  <w:szCs w:val="28"/>
                </w:rPr>
                <w:t>2013 г</w:t>
              </w:r>
            </w:smartTag>
            <w:r w:rsidRPr="009848F5">
              <w:rPr>
                <w:rFonts w:ascii="Times New Roman" w:hAnsi="Times New Roman"/>
                <w:sz w:val="28"/>
                <w:szCs w:val="28"/>
              </w:rPr>
              <w:t>,)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согласно проектно-сметной документации установка коллективных (общедомовых) ПУ и УУ тепловой энергии- 1 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ремонт крыши 1023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9848F5">
              <w:rPr>
                <w:rFonts w:ascii="Times New Roman" w:hAnsi="Times New Roman"/>
                <w:sz w:val="28"/>
                <w:szCs w:val="28"/>
              </w:rPr>
              <w:t xml:space="preserve">м2-утепление чердака с доведением до расчетной толщины, капитальный ремонт рулонной кровли с применением современных материалов,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утепление и ремонт фасада 1765 м2-ремонт стен  с  ликвидацией  последствий  трещин и  выбоин, утепление фасадов,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-ремонт и восстановление балконных плит и экранов,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-ремонт и восстановление козырьков входов, парапетов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В размере выделенных средств по адресной программе капитального ремонта многоквартирных домов на 2013г.              12466565,69 руб., в том числе НДС 18%( в т.ч. непредвиденные 2%), по видам работ: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установка коллективных (общедомовых) ПУ и УУ-259207,65 руб.,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ремонт крыши-1862020,26 руб.,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утепление и ремонт фасада-5570159,34 руб.</w:t>
            </w: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4. Конструктивное  решение  и  материалы несущих и  ограждающих   конструкций.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(ремонт крыши, утепление и ремонт фасадов)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- ремонт стен  с  ликвидацией  последствий  трещин и  выбоин, утепление фасадов,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-ремонт и восстановление балконных плит и экранов,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-ремонт и восстановление козырьков входов, парапетов.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-утепление чердака с доведением до расчетной толщины;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-капитальный ремонт рулонной кровли с применением современных материалов; 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5.  Установка коллективных (общедомовых) ПУ и УУ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- Установка коллективных узлов учета тепловой энергии по отдельному разделу проекта с обеспечением возможности диспетчеризации,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574" w:rsidRPr="009848F5" w:rsidTr="0055299A">
        <w:trPr>
          <w:trHeight w:val="480"/>
        </w:trPr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6. Внутренняя  отделка.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Не предусматривается</w:t>
            </w:r>
          </w:p>
        </w:tc>
      </w:tr>
      <w:tr w:rsidR="00835574" w:rsidRPr="009848F5" w:rsidTr="0055299A">
        <w:trPr>
          <w:trHeight w:val="997"/>
        </w:trPr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7. Благоустройство  площадки  и  малых  архитектурных    форм.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Не предусматривается</w:t>
            </w: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8. Сроки  и  очередность  капитального ремонта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2013 год.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9. Подключение  к  инженерным  сетям.</w:t>
            </w: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Существующие.</w:t>
            </w:r>
          </w:p>
        </w:tc>
      </w:tr>
      <w:tr w:rsidR="00835574" w:rsidRPr="009848F5" w:rsidTr="0055299A">
        <w:tc>
          <w:tcPr>
            <w:tcW w:w="4253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10. Дополнительная  информация требования.</w:t>
            </w:r>
          </w:p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35574" w:rsidRPr="009848F5" w:rsidRDefault="00835574" w:rsidP="009848F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 xml:space="preserve"> Проектная организация «АрхСтройПроект»</w:t>
            </w: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Выбор подрядной организации – по конкурсу.</w:t>
            </w:r>
          </w:p>
          <w:p w:rsidR="00835574" w:rsidRPr="009848F5" w:rsidRDefault="00835574" w:rsidP="009848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8F5">
              <w:rPr>
                <w:rFonts w:ascii="Times New Roman" w:hAnsi="Times New Roman"/>
                <w:sz w:val="28"/>
                <w:szCs w:val="28"/>
              </w:rPr>
              <w:t>С проектно-сметной документацией можно ознакомиться по адресу г. Стерлитамак ул. Дружбы, д.24, каб.2  в рабочие дни с 9часов до 18 часов.    Обеденный перерыв с 13часов до 14 часов.</w:t>
            </w:r>
          </w:p>
        </w:tc>
      </w:tr>
    </w:tbl>
    <w:p w:rsidR="00835574" w:rsidRPr="009848F5" w:rsidRDefault="00835574" w:rsidP="009848F5">
      <w:pPr>
        <w:tabs>
          <w:tab w:val="left" w:pos="688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  <w:r w:rsidRPr="009848F5">
        <w:rPr>
          <w:rFonts w:ascii="Times New Roman" w:hAnsi="Times New Roman"/>
          <w:sz w:val="28"/>
          <w:szCs w:val="28"/>
        </w:rPr>
        <w:t>ТСЖ «Надежда»:                                                  Решетникова Т.А.</w:t>
      </w: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35574" w:rsidRPr="009848F5" w:rsidRDefault="00835574" w:rsidP="009848F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35574" w:rsidRPr="009848F5" w:rsidSect="00026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0B6"/>
    <w:rsid w:val="000176AC"/>
    <w:rsid w:val="00026C7F"/>
    <w:rsid w:val="00237404"/>
    <w:rsid w:val="00354037"/>
    <w:rsid w:val="004233FE"/>
    <w:rsid w:val="00443326"/>
    <w:rsid w:val="0055299A"/>
    <w:rsid w:val="00584AD6"/>
    <w:rsid w:val="00737F6F"/>
    <w:rsid w:val="00750E76"/>
    <w:rsid w:val="007A7BD7"/>
    <w:rsid w:val="00835574"/>
    <w:rsid w:val="009848F5"/>
    <w:rsid w:val="009E4970"/>
    <w:rsid w:val="00A7743E"/>
    <w:rsid w:val="00C664B8"/>
    <w:rsid w:val="00CC7A28"/>
    <w:rsid w:val="00FA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C7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519</Words>
  <Characters>2959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6</cp:revision>
  <dcterms:created xsi:type="dcterms:W3CDTF">2013-06-27T16:38:00Z</dcterms:created>
  <dcterms:modified xsi:type="dcterms:W3CDTF">2013-07-05T09:38:00Z</dcterms:modified>
</cp:coreProperties>
</file>